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E4F8D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HOLME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700ECEF4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Broxbourne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Hertfordshire.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32654DD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925D40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105E95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  <w:r w:rsidRPr="004909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094E20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D06ECD9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B94F20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1D2FB5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Joye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abduction against them.</w:t>
      </w:r>
    </w:p>
    <w:p w14:paraId="0FBBE542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3656D8CA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C77F9F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77C01E" w14:textId="77777777" w:rsidR="00E66BB8" w:rsidRDefault="00E66BB8" w:rsidP="00E66B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12D1ED6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5402C" w14:textId="77777777" w:rsidR="00E66BB8" w:rsidRDefault="00E66BB8" w:rsidP="009139A6">
      <w:r>
        <w:separator/>
      </w:r>
    </w:p>
  </w:endnote>
  <w:endnote w:type="continuationSeparator" w:id="0">
    <w:p w14:paraId="45F3F54E" w14:textId="77777777" w:rsidR="00E66BB8" w:rsidRDefault="00E66B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0B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1D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C67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D9AD5" w14:textId="77777777" w:rsidR="00E66BB8" w:rsidRDefault="00E66BB8" w:rsidP="009139A6">
      <w:r>
        <w:separator/>
      </w:r>
    </w:p>
  </w:footnote>
  <w:footnote w:type="continuationSeparator" w:id="0">
    <w:p w14:paraId="6349B825" w14:textId="77777777" w:rsidR="00E66BB8" w:rsidRDefault="00E66B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F9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BD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34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BB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6BB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82D42"/>
  <w15:chartTrackingRefBased/>
  <w15:docId w15:val="{EC2D520D-B60F-4145-A40A-26B4CB8C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6B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2022-07-14T15:23:00Z</dcterms:created>
  <dcterms:modified xsi:type="dcterms:W3CDTF">2022-07-14T15:24:00Z</dcterms:modified>
</cp:coreProperties>
</file>